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28AF9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Juliana TOFFT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14:paraId="36CA2C14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Lydd, Kent. </w:t>
      </w:r>
    </w:p>
    <w:p w14:paraId="0509C8E5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CB38F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3161E5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Jan.1464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6D856C13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2900598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37940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BF6EB6" w14:textId="77777777" w:rsidR="00D21F89" w:rsidRDefault="00D21F89" w:rsidP="00D21F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2022</w:t>
      </w:r>
    </w:p>
    <w:p w14:paraId="6A7811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026DD" w14:textId="77777777" w:rsidR="00D21F89" w:rsidRDefault="00D21F89" w:rsidP="009139A6">
      <w:r>
        <w:separator/>
      </w:r>
    </w:p>
  </w:endnote>
  <w:endnote w:type="continuationSeparator" w:id="0">
    <w:p w14:paraId="3787DD08" w14:textId="77777777" w:rsidR="00D21F89" w:rsidRDefault="00D21F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66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445E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3FA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44A8" w14:textId="77777777" w:rsidR="00D21F89" w:rsidRDefault="00D21F89" w:rsidP="009139A6">
      <w:r>
        <w:separator/>
      </w:r>
    </w:p>
  </w:footnote>
  <w:footnote w:type="continuationSeparator" w:id="0">
    <w:p w14:paraId="62A46F46" w14:textId="77777777" w:rsidR="00D21F89" w:rsidRDefault="00D21F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1A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0B3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C7F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F8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21F8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B142B"/>
  <w15:chartTrackingRefBased/>
  <w15:docId w15:val="{48DF5F33-8CEA-4A92-847E-3257478FC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21F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2022-03-22T21:00:00Z</dcterms:created>
  <dcterms:modified xsi:type="dcterms:W3CDTF">2022-03-22T21:01:00Z</dcterms:modified>
</cp:coreProperties>
</file>